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12F" w:rsidRPr="0099031E" w:rsidRDefault="0073412F">
      <w:pPr>
        <w:rPr>
          <w:rFonts w:ascii="宋体"/>
          <w:b/>
          <w:sz w:val="28"/>
          <w:szCs w:val="28"/>
        </w:rPr>
      </w:pPr>
      <w:r w:rsidRPr="0099031E">
        <w:rPr>
          <w:rFonts w:ascii="宋体" w:hAnsi="宋体" w:hint="eastAsia"/>
          <w:b/>
          <w:sz w:val="28"/>
          <w:szCs w:val="28"/>
        </w:rPr>
        <w:t>附件</w:t>
      </w:r>
      <w:r>
        <w:rPr>
          <w:rFonts w:ascii="宋体" w:hAnsi="宋体"/>
          <w:b/>
          <w:sz w:val="28"/>
          <w:szCs w:val="28"/>
        </w:rPr>
        <w:t>2</w:t>
      </w:r>
    </w:p>
    <w:p w:rsidR="0073412F" w:rsidRPr="00DF05B5" w:rsidRDefault="0073412F" w:rsidP="00514643">
      <w:pPr>
        <w:jc w:val="center"/>
        <w:rPr>
          <w:rFonts w:ascii="宋体"/>
          <w:sz w:val="28"/>
          <w:szCs w:val="28"/>
        </w:rPr>
      </w:pPr>
      <w:r>
        <w:rPr>
          <w:noProof/>
        </w:rPr>
        <w:pict>
          <v:group id="_x0000_s1026" style="position:absolute;left:0;text-align:left;margin-left:-59.25pt;margin-top:98.25pt;width:528.75pt;height:381.75pt;z-index:251658240" coordorigin="465,6789" coordsize="10650,7910">
            <v:rect id="_x0000_s1027" style="position:absolute;left:540;top:9651;width:4980;height:780">
              <v:textbox style="mso-next-textbox:#_x0000_s1027">
                <w:txbxContent>
                  <w:p w:rsidR="0073412F" w:rsidRDefault="0073412F" w:rsidP="00DF05B5">
                    <w:r>
                      <w:rPr>
                        <w:rFonts w:hint="eastAsia"/>
                      </w:rPr>
                      <w:t>（</w:t>
                    </w:r>
                    <w:r>
                      <w:t>3</w:t>
                    </w:r>
                    <w:r>
                      <w:rPr>
                        <w:rFonts w:hint="eastAsia"/>
                      </w:rPr>
                      <w:t>）申请人将申请表及相关材料交转出系（即原所在系）</w:t>
                    </w:r>
                  </w:p>
                </w:txbxContent>
              </v:textbox>
            </v:rect>
            <v:rect id="_x0000_s1028" style="position:absolute;left:465;top:10836;width:5085;height:735">
              <v:textbox style="mso-next-textbox:#_x0000_s1028">
                <w:txbxContent>
                  <w:p w:rsidR="0073412F" w:rsidRDefault="0073412F" w:rsidP="00DF05B5">
                    <w:r>
                      <w:rPr>
                        <w:rFonts w:hint="eastAsia"/>
                      </w:rPr>
                      <w:t>（</w:t>
                    </w:r>
                    <w:r>
                      <w:t>4</w:t>
                    </w:r>
                    <w:r>
                      <w:rPr>
                        <w:rFonts w:hint="eastAsia"/>
                      </w:rPr>
                      <w:t>）转出系根据申请人的实际情况及专业现状确定其是否符合转专业规定，并签署是否同意转出的意见</w:t>
                    </w:r>
                  </w:p>
                </w:txbxContent>
              </v:textbox>
            </v:rect>
            <v:rect id="_x0000_s1029" style="position:absolute;left:540;top:12051;width:4980;height:600">
              <v:textbox style="mso-next-textbox:#_x0000_s1029">
                <w:txbxContent>
                  <w:p w:rsidR="0073412F" w:rsidRDefault="0073412F" w:rsidP="00DF05B5">
                    <w:r>
                      <w:rPr>
                        <w:rFonts w:hint="eastAsia"/>
                      </w:rPr>
                      <w:t>（</w:t>
                    </w:r>
                    <w:r>
                      <w:t>5</w:t>
                    </w:r>
                    <w:r>
                      <w:rPr>
                        <w:rFonts w:hint="eastAsia"/>
                      </w:rPr>
                      <w:t>）转出系将学生材料交拟转入系</w:t>
                    </w:r>
                  </w:p>
                </w:txbxContent>
              </v:textbox>
            </v:rect>
            <v:rect id="_x0000_s1030" style="position:absolute;left:540;top:13375;width:4980;height:755">
              <v:textbox style="mso-next-textbox:#_x0000_s1030">
                <w:txbxContent>
                  <w:p w:rsidR="0073412F" w:rsidRDefault="0073412F" w:rsidP="00DF05B5">
                    <w:r>
                      <w:rPr>
                        <w:rFonts w:hint="eastAsia"/>
                      </w:rPr>
                      <w:t>（</w:t>
                    </w:r>
                    <w:r>
                      <w:t>6</w:t>
                    </w:r>
                    <w:r>
                      <w:rPr>
                        <w:rFonts w:hint="eastAsia"/>
                      </w:rPr>
                      <w:t>）拟转入系对申请转入本系的学生的专业素质进行综合考核</w:t>
                    </w:r>
                  </w:p>
                </w:txbxContent>
              </v:textbox>
            </v:rect>
            <v:rect id="_x0000_s1031" style="position:absolute;left:6105;top:7485;width:4980;height:801">
              <v:textbox style="mso-next-textbox:#_x0000_s1031">
                <w:txbxContent>
                  <w:p w:rsidR="0073412F" w:rsidRDefault="0073412F" w:rsidP="00DF05B5">
                    <w:r>
                      <w:rPr>
                        <w:rFonts w:hint="eastAsia"/>
                      </w:rPr>
                      <w:t>（</w:t>
                    </w:r>
                    <w:r>
                      <w:t>7</w:t>
                    </w:r>
                    <w:r>
                      <w:rPr>
                        <w:rFonts w:hint="eastAsia"/>
                      </w:rPr>
                      <w:t>）拟转入系根据考核结果确定是否接受转入申请，并签署意见</w:t>
                    </w:r>
                  </w:p>
                </w:txbxContent>
              </v:textbox>
            </v:rect>
            <v:rect id="_x0000_s1032" style="position:absolute;left:6105;top:8625;width:4980;height:789">
              <v:textbox style="mso-next-textbox:#_x0000_s1032">
                <w:txbxContent>
                  <w:p w:rsidR="0073412F" w:rsidRDefault="0073412F" w:rsidP="00DF05B5">
                    <w:r>
                      <w:rPr>
                        <w:rFonts w:hint="eastAsia"/>
                      </w:rPr>
                      <w:t>（</w:t>
                    </w:r>
                    <w:r>
                      <w:t>8</w:t>
                    </w:r>
                    <w:r>
                      <w:rPr>
                        <w:rFonts w:hint="eastAsia"/>
                      </w:rPr>
                      <w:t>）拟转入系将转专业申请材料连同考核结果汇总报教务处</w:t>
                    </w:r>
                  </w:p>
                </w:txbxContent>
              </v:textbox>
            </v:rect>
            <v:rect id="_x0000_s1033" style="position:absolute;left:6105;top:9795;width:4980;height:750">
              <v:textbox style="mso-next-textbox:#_x0000_s1033">
                <w:txbxContent>
                  <w:p w:rsidR="0073412F" w:rsidRDefault="0073412F" w:rsidP="00DF05B5">
                    <w:r>
                      <w:rPr>
                        <w:rFonts w:hint="eastAsia"/>
                      </w:rPr>
                      <w:t>（</w:t>
                    </w:r>
                    <w:r>
                      <w:t>9</w:t>
                    </w:r>
                    <w:r>
                      <w:rPr>
                        <w:rFonts w:hint="eastAsia"/>
                      </w:rPr>
                      <w:t>）教务处对各系上报的转专业申请材料审核并签注意见后集中报分管校长</w:t>
                    </w:r>
                  </w:p>
                </w:txbxContent>
              </v:textbox>
            </v:rect>
            <v:rect id="_x0000_s1034" style="position:absolute;left:6135;top:10980;width:4980;height:600">
              <v:textbox style="mso-next-textbox:#_x0000_s1034">
                <w:txbxContent>
                  <w:p w:rsidR="0073412F" w:rsidRDefault="0073412F" w:rsidP="00DF05B5">
                    <w:r>
                      <w:rPr>
                        <w:rFonts w:hint="eastAsia"/>
                      </w:rPr>
                      <w:t>（</w:t>
                    </w:r>
                    <w:r>
                      <w:t>10</w:t>
                    </w:r>
                    <w:r>
                      <w:rPr>
                        <w:rFonts w:hint="eastAsia"/>
                      </w:rPr>
                      <w:t>）分管校长签署意见</w:t>
                    </w:r>
                  </w:p>
                </w:txbxContent>
              </v:textbox>
            </v:rect>
            <v:rect id="_x0000_s1035" style="position:absolute;left:6135;top:12045;width:4980;height:600">
              <v:textbox style="mso-next-textbox:#_x0000_s1035">
                <w:txbxContent>
                  <w:p w:rsidR="0073412F" w:rsidRDefault="0073412F" w:rsidP="00DF05B5">
                    <w:r>
                      <w:rPr>
                        <w:rFonts w:hint="eastAsia"/>
                      </w:rPr>
                      <w:t>（</w:t>
                    </w:r>
                    <w:r>
                      <w:t>11</w:t>
                    </w:r>
                    <w:r>
                      <w:rPr>
                        <w:rFonts w:hint="eastAsia"/>
                      </w:rPr>
                      <w:t>）教务处根据分管校长的审批意见行文通知</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6" type="#_x0000_t67" style="position:absolute;left:8355;top:11685;width:405;height:255"/>
            <v:shape id="_x0000_s1037" type="#_x0000_t67" style="position:absolute;left:8370;top:8325;width:405;height:255"/>
            <v:shape id="_x0000_s1038" type="#_x0000_t67" style="position:absolute;left:2850;top:12831;width:405;height:255"/>
            <v:shape id="_x0000_s1039" type="#_x0000_t67" style="position:absolute;left:2895;top:10491;width:405;height:255"/>
            <v:shape id="_x0000_s1040" type="#_x0000_t67" style="position:absolute;left:8340;top:10635;width:405;height:255"/>
            <v:shape id="_x0000_s1041" type="#_x0000_t67" style="position:absolute;left:8355;top:9465;width:405;height:255"/>
            <v:shape id="_x0000_s1042" type="#_x0000_t67" style="position:absolute;left:2850;top:11661;width:405;height:255"/>
            <v:shapetype id="_x0000_t32" coordsize="21600,21600" o:spt="32" o:oned="t" path="m,l21600,21600e" filled="f">
              <v:path arrowok="t" fillok="f" o:connecttype="none"/>
              <o:lock v:ext="edit" shapetype="t"/>
            </v:shapetype>
            <v:shape id="_x0000_s1043" type="#_x0000_t32" style="position:absolute;left:2895;top:14165;width:0;height:534" o:connectortype="straight"/>
            <v:shape id="_x0000_s1044" type="#_x0000_t32" style="position:absolute;left:2895;top:14699;width:2921;height:0" o:connectortype="straight"/>
            <v:shape id="_x0000_s1045" type="#_x0000_t32" style="position:absolute;left:5816;top:6789;width:0;height:7910;flip:y" o:connectortype="straight"/>
            <v:shape id="_x0000_s1046" type="#_x0000_t32" style="position:absolute;left:5816;top:6789;width:2539;height:0" o:connectortype="straight"/>
            <v:shape id="_x0000_s1047" type="#_x0000_t32" style="position:absolute;left:8370;top:6789;width:0;height:695" o:connectortype="straight">
              <v:stroke endarrow="block"/>
            </v:shape>
            <v:rect id="_x0000_s1048" style="position:absolute;left:6135;top:13086;width:4980;height:769">
              <v:textbox style="mso-next-textbox:#_x0000_s1048">
                <w:txbxContent>
                  <w:p w:rsidR="0073412F" w:rsidRDefault="0073412F" w:rsidP="00DF05B5">
                    <w:r>
                      <w:rPr>
                        <w:rFonts w:hint="eastAsia"/>
                      </w:rPr>
                      <w:t>（</w:t>
                    </w:r>
                    <w:r>
                      <w:t>12</w:t>
                    </w:r>
                    <w:r>
                      <w:rPr>
                        <w:rFonts w:hint="eastAsia"/>
                      </w:rPr>
                      <w:t>）转入系根据批准文件安排转入学生的班级及座位号等</w:t>
                    </w:r>
                  </w:p>
                </w:txbxContent>
              </v:textbox>
            </v:rect>
            <v:shape id="_x0000_s1049" type="#_x0000_t67" style="position:absolute;left:8340;top:12740;width:405;height:255"/>
            <v:rect id="_x0000_s1050" style="position:absolute;left:570;top:7476;width:4980;height:600">
              <v:textbox style="mso-next-textbox:#_x0000_s1050">
                <w:txbxContent>
                  <w:p w:rsidR="0073412F" w:rsidRDefault="0073412F" w:rsidP="00DF05B5">
                    <w:pPr>
                      <w:jc w:val="center"/>
                    </w:pPr>
                    <w:r>
                      <w:rPr>
                        <w:rFonts w:hint="eastAsia"/>
                      </w:rPr>
                      <w:t>（</w:t>
                    </w:r>
                    <w:r>
                      <w:t>1</w:t>
                    </w:r>
                    <w:r>
                      <w:rPr>
                        <w:rFonts w:hint="eastAsia"/>
                      </w:rPr>
                      <w:t>）学生上网下载转专业申请表</w:t>
                    </w:r>
                  </w:p>
                </w:txbxContent>
              </v:textbox>
            </v:rect>
            <v:shape id="_x0000_s1051" type="#_x0000_t67" style="position:absolute;left:2895;top:8151;width:405;height:255"/>
            <v:rect id="_x0000_s1052" style="position:absolute;left:570;top:8481;width:4980;height:780">
              <v:textbox style="mso-next-textbox:#_x0000_s1052">
                <w:txbxContent>
                  <w:p w:rsidR="0073412F" w:rsidRPr="00B00290" w:rsidRDefault="0073412F" w:rsidP="00DF05B5">
                    <w:pPr>
                      <w:rPr>
                        <w:spacing w:val="-6"/>
                        <w:kern w:val="18"/>
                        <w:position w:val="2"/>
                      </w:rPr>
                    </w:pPr>
                    <w:r w:rsidRPr="00B00290">
                      <w:rPr>
                        <w:rFonts w:hint="eastAsia"/>
                        <w:spacing w:val="-6"/>
                        <w:kern w:val="18"/>
                        <w:position w:val="2"/>
                      </w:rPr>
                      <w:t>（</w:t>
                    </w:r>
                    <w:r w:rsidRPr="00B00290">
                      <w:rPr>
                        <w:spacing w:val="-6"/>
                        <w:kern w:val="18"/>
                        <w:position w:val="2"/>
                      </w:rPr>
                      <w:t>2</w:t>
                    </w:r>
                    <w:r w:rsidRPr="00B00290">
                      <w:rPr>
                        <w:rFonts w:hint="eastAsia"/>
                        <w:spacing w:val="-6"/>
                        <w:kern w:val="18"/>
                        <w:position w:val="2"/>
                      </w:rPr>
                      <w:t>）学生填写转专业申请表并附申请报告等相关材料</w:t>
                    </w:r>
                  </w:p>
                </w:txbxContent>
              </v:textbox>
            </v:rect>
            <v:shape id="_x0000_s1053" type="#_x0000_t67" style="position:absolute;left:2895;top:9336;width:405;height:255"/>
          </v:group>
        </w:pict>
      </w:r>
      <w:r w:rsidRPr="00DF05B5">
        <w:rPr>
          <w:rFonts w:ascii="宋体" w:hAnsi="宋体" w:hint="eastAsia"/>
          <w:sz w:val="28"/>
          <w:szCs w:val="28"/>
        </w:rPr>
        <w:t>转专业考核流程</w:t>
      </w:r>
    </w:p>
    <w:sectPr w:rsidR="0073412F" w:rsidRPr="00DF05B5" w:rsidSect="00080A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12F" w:rsidRDefault="0073412F" w:rsidP="0099031E">
      <w:r>
        <w:separator/>
      </w:r>
    </w:p>
  </w:endnote>
  <w:endnote w:type="continuationSeparator" w:id="0">
    <w:p w:rsidR="0073412F" w:rsidRDefault="0073412F" w:rsidP="009903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12F" w:rsidRDefault="0073412F" w:rsidP="0099031E">
      <w:r>
        <w:separator/>
      </w:r>
    </w:p>
  </w:footnote>
  <w:footnote w:type="continuationSeparator" w:id="0">
    <w:p w:rsidR="0073412F" w:rsidRDefault="0073412F" w:rsidP="009903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05B5"/>
    <w:rsid w:val="00080A0E"/>
    <w:rsid w:val="000D23AC"/>
    <w:rsid w:val="0049203C"/>
    <w:rsid w:val="00514643"/>
    <w:rsid w:val="005B4752"/>
    <w:rsid w:val="005F131A"/>
    <w:rsid w:val="007171CA"/>
    <w:rsid w:val="0073412F"/>
    <w:rsid w:val="00914248"/>
    <w:rsid w:val="009273B0"/>
    <w:rsid w:val="0099031E"/>
    <w:rsid w:val="00B00290"/>
    <w:rsid w:val="00C272F9"/>
    <w:rsid w:val="00DA6CE5"/>
    <w:rsid w:val="00DF05B5"/>
    <w:rsid w:val="00EA6A00"/>
    <w:rsid w:val="00FE3C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A0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9031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9031E"/>
    <w:rPr>
      <w:rFonts w:cs="Times New Roman"/>
      <w:sz w:val="18"/>
      <w:szCs w:val="18"/>
    </w:rPr>
  </w:style>
  <w:style w:type="paragraph" w:styleId="Footer">
    <w:name w:val="footer"/>
    <w:basedOn w:val="Normal"/>
    <w:link w:val="FooterChar"/>
    <w:uiPriority w:val="99"/>
    <w:semiHidden/>
    <w:rsid w:val="0099031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9031E"/>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Pages>
  <Words>1</Words>
  <Characters>12</Characters>
  <Application>Microsoft Office Outlook</Application>
  <DocSecurity>0</DocSecurity>
  <Lines>0</Lines>
  <Paragraphs>0</Paragraphs>
  <ScaleCrop>false</ScaleCrop>
  <Company>SkyUN.Org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SkyUN.Org</dc:creator>
  <cp:keywords/>
  <dc:description/>
  <cp:lastModifiedBy>User</cp:lastModifiedBy>
  <cp:revision>5</cp:revision>
  <dcterms:created xsi:type="dcterms:W3CDTF">2014-08-05T02:01:00Z</dcterms:created>
  <dcterms:modified xsi:type="dcterms:W3CDTF">2015-11-27T00:48:00Z</dcterms:modified>
</cp:coreProperties>
</file>